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46A52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CLEVEDEN</w:t>
      </w: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97FB510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Warminster, Wiltshire. Gentleman.</w:t>
      </w:r>
    </w:p>
    <w:p w14:paraId="13520899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208AA1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4733367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Leghton</w:t>
      </w:r>
      <w:proofErr w:type="spellEnd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George Bothe(q.v.), Robert Cresset(q.v.) and James</w:t>
      </w:r>
    </w:p>
    <w:p w14:paraId="0287EC5C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Aysse</w:t>
      </w:r>
      <w:proofErr w:type="spellEnd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trespass and taking against him, William</w:t>
      </w:r>
    </w:p>
    <w:p w14:paraId="3383354D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Brent(q.v.) and Richard </w:t>
      </w:r>
      <w:proofErr w:type="spellStart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Andrewe</w:t>
      </w:r>
      <w:proofErr w:type="spellEnd"/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both of Warminster.</w:t>
      </w:r>
    </w:p>
    <w:p w14:paraId="4BA0A770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B11B5A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B11B5A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6D4443B5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EE676A7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A62E745" w14:textId="77777777" w:rsidR="00B11B5A" w:rsidRPr="00B11B5A" w:rsidRDefault="00B11B5A" w:rsidP="00B11B5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B11B5A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20 July 2021</w:t>
      </w:r>
    </w:p>
    <w:p w14:paraId="44FCE055" w14:textId="77777777" w:rsidR="00BA00AB" w:rsidRPr="00B11B5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11B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CFDF" w14:textId="77777777" w:rsidR="00B11B5A" w:rsidRDefault="00B11B5A" w:rsidP="009139A6">
      <w:r>
        <w:separator/>
      </w:r>
    </w:p>
  </w:endnote>
  <w:endnote w:type="continuationSeparator" w:id="0">
    <w:p w14:paraId="7C0CFE55" w14:textId="77777777" w:rsidR="00B11B5A" w:rsidRDefault="00B11B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1598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11A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FD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0554" w14:textId="77777777" w:rsidR="00B11B5A" w:rsidRDefault="00B11B5A" w:rsidP="009139A6">
      <w:r>
        <w:separator/>
      </w:r>
    </w:p>
  </w:footnote>
  <w:footnote w:type="continuationSeparator" w:id="0">
    <w:p w14:paraId="140CC406" w14:textId="77777777" w:rsidR="00B11B5A" w:rsidRDefault="00B11B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238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5A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B17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5A"/>
    <w:rsid w:val="000666E0"/>
    <w:rsid w:val="002510B7"/>
    <w:rsid w:val="005C130B"/>
    <w:rsid w:val="00826F5C"/>
    <w:rsid w:val="009139A6"/>
    <w:rsid w:val="009448BB"/>
    <w:rsid w:val="00A3176C"/>
    <w:rsid w:val="00AE65F8"/>
    <w:rsid w:val="00B11B5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BE5CA"/>
  <w15:chartTrackingRefBased/>
  <w15:docId w15:val="{D6C7F307-1302-4245-8B11-EEF3249B0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11B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2021-09-17T14:59:00Z</dcterms:created>
  <dcterms:modified xsi:type="dcterms:W3CDTF">2021-09-17T15:00:00Z</dcterms:modified>
</cp:coreProperties>
</file>